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0"/>
        <w:gridCol w:w="7425"/>
      </w:tblGrid>
      <w:tr w:rsidR="00906422" w:rsidRPr="003978B6">
        <w:trPr>
          <w:tblCellSpacing w:w="0" w:type="dxa"/>
        </w:trPr>
        <w:tc>
          <w:tcPr>
            <w:tcW w:w="2220" w:type="dxa"/>
            <w:vAlign w:val="center"/>
          </w:tcPr>
          <w:p w:rsidR="00906422" w:rsidRPr="00955E65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425" w:type="dxa"/>
            <w:vAlign w:val="center"/>
          </w:tcPr>
          <w:p w:rsidR="00906422" w:rsidRPr="00BC6ECE" w:rsidRDefault="00906422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                                       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</w:p>
        </w:tc>
      </w:tr>
    </w:tbl>
    <w:p w:rsidR="00906422" w:rsidRDefault="00906422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4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"/>
        <w:gridCol w:w="532"/>
        <w:gridCol w:w="2674"/>
        <w:gridCol w:w="1800"/>
        <w:gridCol w:w="2700"/>
        <w:gridCol w:w="2160"/>
        <w:gridCol w:w="540"/>
      </w:tblGrid>
      <w:tr w:rsidR="00906422" w:rsidRPr="00C4361E">
        <w:trPr>
          <w:tblCellSpacing w:w="0" w:type="dxa"/>
        </w:trPr>
        <w:tc>
          <w:tcPr>
            <w:tcW w:w="10440" w:type="dxa"/>
            <w:gridSpan w:val="7"/>
          </w:tcPr>
          <w:p w:rsidR="00906422" w:rsidRPr="00F13E9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6422" w:rsidRPr="00F13E9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13E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ДЕКЛАРАЦИЯ-СПИСЪК</w:t>
            </w:r>
          </w:p>
          <w:p w:rsidR="00906422" w:rsidRPr="00F13E9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13E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специалис</w:t>
            </w:r>
            <w:r w:rsidRPr="00F13E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тите, които участникът ще използва за изпълнение на </w:t>
            </w:r>
          </w:p>
          <w:p w:rsidR="00906422" w:rsidRPr="003978B6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обществената поръчка</w:t>
            </w:r>
          </w:p>
        </w:tc>
      </w:tr>
      <w:tr w:rsidR="00906422" w:rsidRPr="00C4361E">
        <w:trPr>
          <w:tblCellSpacing w:w="0" w:type="dxa"/>
        </w:trPr>
        <w:tc>
          <w:tcPr>
            <w:tcW w:w="10440" w:type="dxa"/>
            <w:gridSpan w:val="7"/>
          </w:tcPr>
          <w:p w:rsidR="00906422" w:rsidRPr="00C4361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422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06422" w:rsidRPr="00C4361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.......................................................................................................................</w:t>
            </w:r>
          </w:p>
        </w:tc>
      </w:tr>
      <w:tr w:rsidR="00906422" w:rsidRPr="00C4361E">
        <w:trPr>
          <w:tblCellSpacing w:w="0" w:type="dxa"/>
        </w:trPr>
        <w:tc>
          <w:tcPr>
            <w:tcW w:w="10440" w:type="dxa"/>
            <w:gridSpan w:val="7"/>
          </w:tcPr>
          <w:p w:rsidR="00906422" w:rsidRPr="00BC6ECE" w:rsidRDefault="00906422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906422" w:rsidRPr="00F13E9E">
        <w:trPr>
          <w:tblCellSpacing w:w="0" w:type="dxa"/>
        </w:trPr>
        <w:tc>
          <w:tcPr>
            <w:tcW w:w="10440" w:type="dxa"/>
            <w:gridSpan w:val="7"/>
          </w:tcPr>
          <w:p w:rsidR="00906422" w:rsidRPr="00F13E9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6422" w:rsidRPr="00F13E9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данни по документ за самоличност  .........................................................................................</w:t>
            </w:r>
          </w:p>
        </w:tc>
      </w:tr>
      <w:tr w:rsidR="00906422" w:rsidRPr="00F13E9E">
        <w:trPr>
          <w:tblCellSpacing w:w="0" w:type="dxa"/>
        </w:trPr>
        <w:tc>
          <w:tcPr>
            <w:tcW w:w="10440" w:type="dxa"/>
            <w:gridSpan w:val="7"/>
          </w:tcPr>
          <w:p w:rsidR="00906422" w:rsidRPr="00004B77" w:rsidRDefault="00906422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</w:t>
            </w:r>
            <w:r w:rsidRPr="00004B77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906422" w:rsidRPr="00C4361E">
        <w:trPr>
          <w:tblCellSpacing w:w="0" w:type="dxa"/>
        </w:trPr>
        <w:tc>
          <w:tcPr>
            <w:tcW w:w="10440" w:type="dxa"/>
            <w:gridSpan w:val="7"/>
          </w:tcPr>
          <w:p w:rsidR="00906422" w:rsidRPr="00004B77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06422" w:rsidRPr="00C4361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.....................................................................................................................</w:t>
            </w:r>
          </w:p>
        </w:tc>
      </w:tr>
      <w:tr w:rsidR="00906422" w:rsidRPr="00C4361E">
        <w:trPr>
          <w:tblCellSpacing w:w="0" w:type="dxa"/>
        </w:trPr>
        <w:tc>
          <w:tcPr>
            <w:tcW w:w="10440" w:type="dxa"/>
            <w:gridSpan w:val="7"/>
          </w:tcPr>
          <w:p w:rsidR="00906422" w:rsidRPr="00C4361E" w:rsidRDefault="00906422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BC6ECE">
              <w:rPr>
                <w:rFonts w:ascii="Times New Roman" w:hAnsi="Times New Roman" w:cs="Times New Roman"/>
                <w:i/>
                <w:iCs/>
              </w:rPr>
              <w:t>длъжност)</w:t>
            </w:r>
          </w:p>
        </w:tc>
      </w:tr>
      <w:tr w:rsidR="00906422" w:rsidRPr="00C4361E">
        <w:trPr>
          <w:tblCellSpacing w:w="0" w:type="dxa"/>
        </w:trPr>
        <w:tc>
          <w:tcPr>
            <w:tcW w:w="10440" w:type="dxa"/>
            <w:gridSpan w:val="7"/>
          </w:tcPr>
          <w:p w:rsidR="00906422" w:rsidRPr="00C4361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422" w:rsidRPr="00C4361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</w:t>
            </w:r>
          </w:p>
        </w:tc>
      </w:tr>
      <w:tr w:rsidR="00906422" w:rsidRPr="00C4361E">
        <w:trPr>
          <w:tblCellSpacing w:w="0" w:type="dxa"/>
        </w:trPr>
        <w:tc>
          <w:tcPr>
            <w:tcW w:w="10440" w:type="dxa"/>
            <w:gridSpan w:val="7"/>
          </w:tcPr>
          <w:p w:rsidR="00906422" w:rsidRPr="00BC6ECE" w:rsidRDefault="00906422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906422" w:rsidRPr="00F13E9E">
        <w:trPr>
          <w:tblCellSpacing w:w="0" w:type="dxa"/>
        </w:trPr>
        <w:tc>
          <w:tcPr>
            <w:tcW w:w="10440" w:type="dxa"/>
            <w:gridSpan w:val="7"/>
          </w:tcPr>
          <w:p w:rsidR="00906422" w:rsidRPr="00A91CDB" w:rsidRDefault="00906422" w:rsidP="00A91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13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ЕИК/БУЛСТАТ .................................................. – участник в процедура за възлагане на обществена </w:t>
            </w:r>
          </w:p>
          <w:p w:rsidR="00906422" w:rsidRDefault="00906422" w:rsidP="0085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</w:pPr>
            <w:r w:rsidRPr="00F13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поръчка с предмет</w:t>
            </w:r>
            <w:r w:rsidRPr="008535C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F13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35C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F13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Изработване на </w:t>
            </w:r>
            <w:r w:rsidRPr="00F13E9E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Горскостопански план н</w:t>
            </w:r>
            <w:r w:rsidRPr="008535CA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а горите собственост на</w:t>
            </w:r>
          </w:p>
          <w:p w:rsidR="00906422" w:rsidRPr="00F13E9E" w:rsidRDefault="00906422" w:rsidP="0085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О</w:t>
            </w:r>
            <w:r w:rsidRPr="00F13E9E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бщина Искър”</w:t>
            </w:r>
            <w:r w:rsidRPr="00F13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заявяваме:</w:t>
            </w:r>
          </w:p>
        </w:tc>
      </w:tr>
      <w:tr w:rsidR="00906422" w:rsidRPr="0074428D">
        <w:trPr>
          <w:tblCellSpacing w:w="0" w:type="dxa"/>
        </w:trPr>
        <w:tc>
          <w:tcPr>
            <w:tcW w:w="10440" w:type="dxa"/>
            <w:gridSpan w:val="7"/>
          </w:tcPr>
          <w:p w:rsidR="00906422" w:rsidRPr="00F13E9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6422" w:rsidRPr="00EB1049" w:rsidRDefault="00906422" w:rsidP="00394542">
            <w:pPr>
              <w:widowControl w:val="0"/>
              <w:numPr>
                <w:ilvl w:val="0"/>
                <w:numId w:val="1"/>
              </w:numPr>
              <w:tabs>
                <w:tab w:val="clear" w:pos="129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Специалист</w:t>
            </w:r>
            <w:r w:rsidRPr="00F13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ите, с които предлагаме да изпълним обществената поръчка в съответствие </w:t>
            </w:r>
          </w:p>
          <w:p w:rsidR="00906422" w:rsidRDefault="00906422" w:rsidP="00EB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42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442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изискванията на възложителя, са:</w:t>
            </w:r>
          </w:p>
          <w:p w:rsidR="00906422" w:rsidRPr="002400F3" w:rsidRDefault="00906422" w:rsidP="00240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06422" w:rsidRPr="00F13E9E" w:rsidTr="00904C8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34" w:type="dxa"/>
          <w:wAfter w:w="540" w:type="dxa"/>
          <w:trHeight w:val="282"/>
        </w:trPr>
        <w:tc>
          <w:tcPr>
            <w:tcW w:w="532" w:type="dxa"/>
          </w:tcPr>
          <w:p w:rsidR="00906422" w:rsidRPr="00433BA6" w:rsidRDefault="00906422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74" w:type="dxa"/>
          </w:tcPr>
          <w:p w:rsidR="00906422" w:rsidRPr="00F13E9E" w:rsidRDefault="00906422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13E9E">
              <w:rPr>
                <w:rFonts w:ascii="Times New Roman" w:hAnsi="Times New Roman" w:cs="Times New Roman"/>
                <w:b/>
                <w:bCs/>
                <w:lang w:val="ru-RU"/>
              </w:rPr>
              <w:t>Трите имена на членовете на екипа</w:t>
            </w:r>
          </w:p>
        </w:tc>
        <w:tc>
          <w:tcPr>
            <w:tcW w:w="1800" w:type="dxa"/>
          </w:tcPr>
          <w:p w:rsidR="00906422" w:rsidRPr="00F13E9E" w:rsidRDefault="00906422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13E9E">
              <w:rPr>
                <w:rFonts w:ascii="Times New Roman" w:hAnsi="Times New Roman" w:cs="Times New Roman"/>
                <w:lang w:val="ru-RU"/>
              </w:rPr>
              <w:t xml:space="preserve">Образование </w:t>
            </w:r>
            <w:r w:rsidRPr="00F13E9E">
              <w:rPr>
                <w:rFonts w:ascii="Times New Roman" w:hAnsi="Times New Roman" w:cs="Times New Roman"/>
                <w:i/>
                <w:iCs/>
                <w:lang w:val="ru-RU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700" w:type="dxa"/>
          </w:tcPr>
          <w:p w:rsidR="00906422" w:rsidRPr="00F13E9E" w:rsidRDefault="00906422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13E9E">
              <w:rPr>
                <w:rFonts w:ascii="Times New Roman" w:hAnsi="Times New Roman" w:cs="Times New Roman"/>
                <w:lang w:val="ru-RU"/>
              </w:rPr>
              <w:t xml:space="preserve">Професионална квалификация/ проектантска правоспособност </w:t>
            </w:r>
            <w:r w:rsidRPr="00F13E9E">
              <w:rPr>
                <w:rFonts w:ascii="Times New Roman" w:hAnsi="Times New Roman" w:cs="Times New Roman"/>
                <w:i/>
                <w:iCs/>
                <w:lang w:val="ru-RU"/>
              </w:rPr>
              <w:t>( година на придобиване, № на издадения документ, издател)</w:t>
            </w:r>
          </w:p>
        </w:tc>
        <w:tc>
          <w:tcPr>
            <w:tcW w:w="2160" w:type="dxa"/>
          </w:tcPr>
          <w:p w:rsidR="00906422" w:rsidRPr="00F13E9E" w:rsidRDefault="00906422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F13E9E">
              <w:rPr>
                <w:rFonts w:ascii="Times New Roman" w:hAnsi="Times New Roman" w:cs="Times New Roman"/>
                <w:lang w:val="ru-RU"/>
              </w:rPr>
              <w:t xml:space="preserve">Професионален опит в областта на ................... </w:t>
            </w:r>
            <w:r w:rsidRPr="00F13E9E">
              <w:rPr>
                <w:rFonts w:ascii="Times New Roman" w:hAnsi="Times New Roman" w:cs="Times New Roman"/>
                <w:i/>
                <w:iCs/>
                <w:lang w:val="ru-RU"/>
              </w:rPr>
              <w:t>(месторабота, период, длъжност, основни функции)</w:t>
            </w:r>
          </w:p>
        </w:tc>
      </w:tr>
      <w:tr w:rsidR="00906422" w:rsidRPr="00433BA6" w:rsidTr="00904C8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34" w:type="dxa"/>
          <w:wAfter w:w="540" w:type="dxa"/>
          <w:trHeight w:val="282"/>
        </w:trPr>
        <w:tc>
          <w:tcPr>
            <w:tcW w:w="532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4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422" w:rsidRPr="00433BA6" w:rsidTr="00904C8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34" w:type="dxa"/>
          <w:wAfter w:w="540" w:type="dxa"/>
          <w:trHeight w:val="282"/>
        </w:trPr>
        <w:tc>
          <w:tcPr>
            <w:tcW w:w="532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4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422" w:rsidRPr="00433BA6" w:rsidTr="00904C8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34" w:type="dxa"/>
          <w:wAfter w:w="540" w:type="dxa"/>
          <w:trHeight w:val="282"/>
        </w:trPr>
        <w:tc>
          <w:tcPr>
            <w:tcW w:w="532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4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422" w:rsidRPr="00433BA6" w:rsidTr="00904C8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34" w:type="dxa"/>
          <w:wAfter w:w="540" w:type="dxa"/>
          <w:trHeight w:val="282"/>
        </w:trPr>
        <w:tc>
          <w:tcPr>
            <w:tcW w:w="532" w:type="dxa"/>
          </w:tcPr>
          <w:p w:rsidR="00906422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74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422" w:rsidRPr="00433BA6" w:rsidTr="00904C8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34" w:type="dxa"/>
          <w:wAfter w:w="540" w:type="dxa"/>
          <w:trHeight w:val="282"/>
        </w:trPr>
        <w:tc>
          <w:tcPr>
            <w:tcW w:w="532" w:type="dxa"/>
          </w:tcPr>
          <w:p w:rsidR="00906422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74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422" w:rsidRPr="00433BA6" w:rsidTr="00904C8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34" w:type="dxa"/>
          <w:wAfter w:w="540" w:type="dxa"/>
          <w:trHeight w:val="282"/>
        </w:trPr>
        <w:tc>
          <w:tcPr>
            <w:tcW w:w="532" w:type="dxa"/>
          </w:tcPr>
          <w:p w:rsidR="00906422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74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422" w:rsidRPr="00433BA6" w:rsidTr="00904C8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34" w:type="dxa"/>
          <w:wAfter w:w="540" w:type="dxa"/>
          <w:trHeight w:val="282"/>
        </w:trPr>
        <w:tc>
          <w:tcPr>
            <w:tcW w:w="532" w:type="dxa"/>
          </w:tcPr>
          <w:p w:rsidR="00906422" w:rsidRPr="00534BD2" w:rsidRDefault="00906422" w:rsidP="006C5102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  <w:tc>
          <w:tcPr>
            <w:tcW w:w="2674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906422" w:rsidRPr="00433BA6" w:rsidRDefault="00906422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6422" w:rsidRDefault="00906422" w:rsidP="000B7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</w:p>
    <w:p w:rsidR="00906422" w:rsidRDefault="00906422" w:rsidP="000B7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BC6ECE">
        <w:rPr>
          <w:rFonts w:ascii="Times New Roman" w:hAnsi="Times New Roman" w:cs="Times New Roman"/>
          <w:sz w:val="24"/>
          <w:szCs w:val="24"/>
          <w:lang w:val="bg-BG"/>
        </w:rPr>
        <w:t xml:space="preserve">2. През целия период на изпълнение на обществената поръчка, ако същата ни бъде възложена, ще осигурим участие на посочените по-горе </w:t>
      </w:r>
      <w:r>
        <w:rPr>
          <w:rFonts w:ascii="Times New Roman" w:hAnsi="Times New Roman" w:cs="Times New Roman"/>
          <w:sz w:val="24"/>
          <w:szCs w:val="24"/>
          <w:lang w:val="bg-BG"/>
        </w:rPr>
        <w:t>специалисти</w:t>
      </w:r>
      <w:r w:rsidRPr="00BC6EC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06422" w:rsidRDefault="00906422" w:rsidP="000B78B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</w:p>
    <w:p w:rsidR="00906422" w:rsidRPr="00F13E9E" w:rsidRDefault="00906422" w:rsidP="000B78B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6ECE">
        <w:rPr>
          <w:rFonts w:ascii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906422" w:rsidRPr="00BC6ECE" w:rsidRDefault="00906422" w:rsidP="00BC6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7245"/>
      </w:tblGrid>
      <w:tr w:rsidR="00906422" w:rsidRPr="00C4361E">
        <w:trPr>
          <w:trHeight w:val="360"/>
          <w:tblCellSpacing w:w="0" w:type="dxa"/>
        </w:trPr>
        <w:tc>
          <w:tcPr>
            <w:tcW w:w="2400" w:type="dxa"/>
            <w:vAlign w:val="center"/>
          </w:tcPr>
          <w:p w:rsidR="00906422" w:rsidRDefault="00906422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06422" w:rsidRPr="00C4361E" w:rsidRDefault="00906422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245" w:type="dxa"/>
            <w:vAlign w:val="center"/>
          </w:tcPr>
          <w:p w:rsidR="00906422" w:rsidRDefault="00906422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06422" w:rsidRPr="00C4361E" w:rsidRDefault="00906422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............................/ ............................/ ............................</w:t>
            </w:r>
          </w:p>
        </w:tc>
      </w:tr>
      <w:tr w:rsidR="00906422" w:rsidRPr="00C4361E">
        <w:trPr>
          <w:trHeight w:val="354"/>
          <w:tblCellSpacing w:w="0" w:type="dxa"/>
        </w:trPr>
        <w:tc>
          <w:tcPr>
            <w:tcW w:w="2400" w:type="dxa"/>
            <w:vAlign w:val="center"/>
          </w:tcPr>
          <w:p w:rsidR="00906422" w:rsidRDefault="00906422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06422" w:rsidRPr="00C4361E" w:rsidRDefault="00906422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7245" w:type="dxa"/>
            <w:vAlign w:val="center"/>
          </w:tcPr>
          <w:p w:rsidR="00906422" w:rsidRDefault="00906422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</w:p>
          <w:p w:rsidR="00906422" w:rsidRPr="00C4361E" w:rsidRDefault="00906422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</w:t>
            </w:r>
          </w:p>
        </w:tc>
      </w:tr>
      <w:tr w:rsidR="00906422" w:rsidRPr="00C4361E">
        <w:trPr>
          <w:tblCellSpacing w:w="0" w:type="dxa"/>
        </w:trPr>
        <w:tc>
          <w:tcPr>
            <w:tcW w:w="2400" w:type="dxa"/>
            <w:vAlign w:val="center"/>
          </w:tcPr>
          <w:p w:rsidR="00906422" w:rsidRDefault="00906422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06422" w:rsidRDefault="00906422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 (и печат)</w:t>
            </w:r>
          </w:p>
          <w:p w:rsidR="00906422" w:rsidRPr="00ED11D4" w:rsidRDefault="00906422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906422" w:rsidRPr="00C4361E" w:rsidRDefault="00906422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</w:tr>
      <w:tr w:rsidR="00906422" w:rsidRPr="00C4361E">
        <w:trPr>
          <w:trHeight w:val="63"/>
          <w:tblCellSpacing w:w="0" w:type="dxa"/>
        </w:trPr>
        <w:tc>
          <w:tcPr>
            <w:tcW w:w="2400" w:type="dxa"/>
            <w:vAlign w:val="center"/>
          </w:tcPr>
          <w:p w:rsidR="00906422" w:rsidRPr="00ED11D4" w:rsidRDefault="00906422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906422" w:rsidRPr="00C4361E" w:rsidRDefault="009064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6422" w:rsidRDefault="00906422" w:rsidP="009A5198">
      <w:pPr>
        <w:rPr>
          <w:rFonts w:cs="Times New Roman"/>
          <w:lang w:val="bg-BG"/>
        </w:rPr>
      </w:pPr>
    </w:p>
    <w:sectPr w:rsidR="00906422" w:rsidSect="009A5198">
      <w:headerReference w:type="default" r:id="rId7"/>
      <w:footerReference w:type="default" r:id="rId8"/>
      <w:pgSz w:w="12240" w:h="15840"/>
      <w:pgMar w:top="925" w:right="1440" w:bottom="180" w:left="1440" w:header="36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422" w:rsidRDefault="0090642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06422" w:rsidRDefault="0090642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422" w:rsidRDefault="00906422" w:rsidP="00513C74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06422" w:rsidRDefault="00906422" w:rsidP="00E31EF6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422" w:rsidRDefault="0090642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06422" w:rsidRDefault="0090642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422" w:rsidRPr="00F13E9E" w:rsidRDefault="00906422" w:rsidP="00DF3757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  <w:lang w:val="ru-RU"/>
      </w:rPr>
    </w:pPr>
    <w:r w:rsidRPr="00DF3757">
      <w:rPr>
        <w:rFonts w:ascii="Times New Roman" w:hAnsi="Times New Roman" w:cs="Times New Roman"/>
        <w:sz w:val="24"/>
        <w:szCs w:val="24"/>
        <w:lang w:val="ru-RU"/>
      </w:rPr>
      <w:t>Открита процедура</w:t>
    </w:r>
    <w:r w:rsidRPr="00F13E9E">
      <w:rPr>
        <w:rFonts w:ascii="Times New Roman" w:hAnsi="Times New Roman" w:cs="Times New Roman"/>
        <w:sz w:val="24"/>
        <w:szCs w:val="24"/>
        <w:lang w:val="ru-RU"/>
      </w:rPr>
      <w:t xml:space="preserve"> </w:t>
    </w:r>
    <w:r w:rsidRPr="00DF3757">
      <w:rPr>
        <w:rFonts w:ascii="Times New Roman" w:hAnsi="Times New Roman" w:cs="Times New Roman"/>
        <w:sz w:val="24"/>
        <w:szCs w:val="24"/>
        <w:lang w:val="ru-RU"/>
      </w:rPr>
      <w:t>за</w:t>
    </w:r>
    <w:r w:rsidRPr="00F13E9E">
      <w:rPr>
        <w:rFonts w:ascii="Times New Roman" w:hAnsi="Times New Roman" w:cs="Times New Roman"/>
        <w:sz w:val="24"/>
        <w:szCs w:val="24"/>
        <w:lang w:val="ru-RU"/>
      </w:rPr>
      <w:t xml:space="preserve"> </w:t>
    </w:r>
    <w:r w:rsidRPr="00DF3757">
      <w:rPr>
        <w:rFonts w:ascii="Times New Roman" w:hAnsi="Times New Roman" w:cs="Times New Roman"/>
        <w:sz w:val="24"/>
        <w:szCs w:val="24"/>
        <w:lang w:val="ru-RU"/>
      </w:rPr>
      <w:t>възлагане на обществена поръчка с предмет:</w:t>
    </w:r>
    <w:r w:rsidRPr="00F13E9E">
      <w:rPr>
        <w:rFonts w:ascii="Times New Roman" w:hAnsi="Times New Roman" w:cs="Times New Roman"/>
        <w:sz w:val="24"/>
        <w:szCs w:val="24"/>
        <w:lang w:val="ru-RU"/>
      </w:rPr>
      <w:t xml:space="preserve"> </w:t>
    </w:r>
    <w:r w:rsidRPr="00DF3757">
      <w:rPr>
        <w:rFonts w:ascii="Times New Roman" w:hAnsi="Times New Roman" w:cs="Times New Roman"/>
        <w:sz w:val="24"/>
        <w:szCs w:val="24"/>
        <w:lang w:val="bg-BG"/>
      </w:rPr>
      <w:t>„</w:t>
    </w:r>
    <w:r w:rsidRPr="00F13E9E">
      <w:rPr>
        <w:rFonts w:ascii="Times New Roman" w:hAnsi="Times New Roman" w:cs="Times New Roman"/>
        <w:sz w:val="24"/>
        <w:szCs w:val="24"/>
        <w:lang w:val="ru-RU"/>
      </w:rPr>
      <w:t xml:space="preserve">Изработване на </w:t>
    </w:r>
    <w:r w:rsidRPr="00F13E9E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ru-RU" w:eastAsia="ru-RU"/>
      </w:rPr>
      <w:t>Горскостопански план н</w:t>
    </w:r>
    <w:r w:rsidRPr="00DF3757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bg-BG" w:eastAsia="ru-RU"/>
      </w:rPr>
      <w:t>а горите собственост на</w:t>
    </w:r>
    <w:r w:rsidRPr="00F13E9E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ru-RU" w:eastAsia="ru-RU"/>
      </w:rPr>
      <w:t xml:space="preserve"> </w:t>
    </w:r>
    <w:r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bg-BG" w:eastAsia="ru-RU"/>
      </w:rPr>
      <w:t>О</w:t>
    </w:r>
    <w:r w:rsidRPr="00F13E9E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ru-RU" w:eastAsia="ru-RU"/>
      </w:rPr>
      <w:t>бщина Искър”</w:t>
    </w:r>
  </w:p>
  <w:p w:rsidR="00906422" w:rsidRPr="00F13E9E" w:rsidRDefault="00906422" w:rsidP="00DF3757">
    <w:pPr>
      <w:pStyle w:val="Header"/>
      <w:rPr>
        <w:rFonts w:cs="Times New Roman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549BE"/>
    <w:multiLevelType w:val="hybridMultilevel"/>
    <w:tmpl w:val="E64ECFCE"/>
    <w:lvl w:ilvl="0" w:tplc="579A4784">
      <w:start w:val="1"/>
      <w:numFmt w:val="decimal"/>
      <w:lvlText w:val="%1."/>
      <w:lvlJc w:val="left"/>
      <w:pPr>
        <w:tabs>
          <w:tab w:val="num" w:pos="1290"/>
        </w:tabs>
        <w:ind w:left="1290" w:hanging="81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0995"/>
    <w:rsid w:val="00004B77"/>
    <w:rsid w:val="0003451C"/>
    <w:rsid w:val="00034C59"/>
    <w:rsid w:val="000A06DF"/>
    <w:rsid w:val="000B5FCA"/>
    <w:rsid w:val="000B7393"/>
    <w:rsid w:val="000B78B7"/>
    <w:rsid w:val="00103E1B"/>
    <w:rsid w:val="0015559B"/>
    <w:rsid w:val="001574E5"/>
    <w:rsid w:val="001A5B65"/>
    <w:rsid w:val="001C0A05"/>
    <w:rsid w:val="00204B78"/>
    <w:rsid w:val="002400F3"/>
    <w:rsid w:val="002A3725"/>
    <w:rsid w:val="002C300D"/>
    <w:rsid w:val="0031248B"/>
    <w:rsid w:val="00334FB9"/>
    <w:rsid w:val="00394542"/>
    <w:rsid w:val="003978B6"/>
    <w:rsid w:val="003A3ED8"/>
    <w:rsid w:val="003B2988"/>
    <w:rsid w:val="003F6B91"/>
    <w:rsid w:val="00400AC1"/>
    <w:rsid w:val="00402E5C"/>
    <w:rsid w:val="00411A2D"/>
    <w:rsid w:val="00433BA6"/>
    <w:rsid w:val="00433CB3"/>
    <w:rsid w:val="004356E8"/>
    <w:rsid w:val="00446FC8"/>
    <w:rsid w:val="004B379B"/>
    <w:rsid w:val="004D1211"/>
    <w:rsid w:val="004E745B"/>
    <w:rsid w:val="004F5803"/>
    <w:rsid w:val="00510224"/>
    <w:rsid w:val="00513C74"/>
    <w:rsid w:val="00525117"/>
    <w:rsid w:val="00534BD2"/>
    <w:rsid w:val="005B1729"/>
    <w:rsid w:val="0060523C"/>
    <w:rsid w:val="00620A51"/>
    <w:rsid w:val="0063092A"/>
    <w:rsid w:val="00653FD3"/>
    <w:rsid w:val="0066209B"/>
    <w:rsid w:val="00681939"/>
    <w:rsid w:val="006A0B85"/>
    <w:rsid w:val="006B0D5D"/>
    <w:rsid w:val="006B61D4"/>
    <w:rsid w:val="006C5102"/>
    <w:rsid w:val="006D3D7A"/>
    <w:rsid w:val="0071692D"/>
    <w:rsid w:val="0074428D"/>
    <w:rsid w:val="007A6461"/>
    <w:rsid w:val="008535CA"/>
    <w:rsid w:val="00895FF4"/>
    <w:rsid w:val="008A56A4"/>
    <w:rsid w:val="008C2966"/>
    <w:rsid w:val="00904C87"/>
    <w:rsid w:val="00906422"/>
    <w:rsid w:val="009127EA"/>
    <w:rsid w:val="00914CF4"/>
    <w:rsid w:val="009520F3"/>
    <w:rsid w:val="00955E65"/>
    <w:rsid w:val="009A5198"/>
    <w:rsid w:val="009A62C2"/>
    <w:rsid w:val="009C4E85"/>
    <w:rsid w:val="00A16888"/>
    <w:rsid w:val="00A83BF8"/>
    <w:rsid w:val="00A84B50"/>
    <w:rsid w:val="00A91CDB"/>
    <w:rsid w:val="00AB1F08"/>
    <w:rsid w:val="00AE152B"/>
    <w:rsid w:val="00B07C97"/>
    <w:rsid w:val="00B15236"/>
    <w:rsid w:val="00B2123D"/>
    <w:rsid w:val="00B96649"/>
    <w:rsid w:val="00BA68F2"/>
    <w:rsid w:val="00BC6ECE"/>
    <w:rsid w:val="00C4361E"/>
    <w:rsid w:val="00C76E23"/>
    <w:rsid w:val="00D12EE9"/>
    <w:rsid w:val="00DC21D2"/>
    <w:rsid w:val="00DF3757"/>
    <w:rsid w:val="00DF5909"/>
    <w:rsid w:val="00E220C6"/>
    <w:rsid w:val="00E31EF6"/>
    <w:rsid w:val="00EB1049"/>
    <w:rsid w:val="00ED11D4"/>
    <w:rsid w:val="00EE1075"/>
    <w:rsid w:val="00EE4A94"/>
    <w:rsid w:val="00F03542"/>
    <w:rsid w:val="00F13E9E"/>
    <w:rsid w:val="00F8191D"/>
    <w:rsid w:val="00FE5C52"/>
    <w:rsid w:val="00FF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27EA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27EA"/>
    <w:rPr>
      <w:rFonts w:eastAsia="Times New Roman"/>
      <w:lang w:val="en-US" w:eastAsia="en-US"/>
    </w:rPr>
  </w:style>
  <w:style w:type="character" w:customStyle="1" w:styleId="CharChar4">
    <w:name w:val="Char Char4"/>
    <w:uiPriority w:val="99"/>
    <w:rsid w:val="00C76E23"/>
    <w:rPr>
      <w:sz w:val="24"/>
      <w:szCs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76E23"/>
    <w:rPr>
      <w:rFonts w:ascii="Arial" w:hAnsi="Arial" w:cs="Arial"/>
      <w:b/>
      <w:bCs/>
      <w:spacing w:val="2"/>
      <w:sz w:val="10"/>
      <w:szCs w:val="10"/>
      <w:u w:val="none"/>
    </w:rPr>
  </w:style>
  <w:style w:type="character" w:styleId="PageNumber">
    <w:name w:val="page number"/>
    <w:basedOn w:val="DefaultParagraphFont"/>
    <w:uiPriority w:val="99"/>
    <w:rsid w:val="00E31EF6"/>
  </w:style>
  <w:style w:type="character" w:customStyle="1" w:styleId="CharChar41">
    <w:name w:val="Char Char41"/>
    <w:uiPriority w:val="99"/>
    <w:rsid w:val="00A91CDB"/>
    <w:rPr>
      <w:sz w:val="24"/>
      <w:szCs w:val="24"/>
    </w:rPr>
  </w:style>
  <w:style w:type="character" w:customStyle="1" w:styleId="CharChar42">
    <w:name w:val="Char Char42"/>
    <w:uiPriority w:val="99"/>
    <w:rsid w:val="00DF3757"/>
    <w:rPr>
      <w:sz w:val="24"/>
      <w:szCs w:val="24"/>
    </w:rPr>
  </w:style>
  <w:style w:type="paragraph" w:customStyle="1" w:styleId="CharCharCharCharCharCharCharCharChar1CharCharCharCharCharCharCharCharCharChar">
    <w:name w:val="Char Char Char Char Char Char Char Char Char1 Знак Знак Char Char Знак Знак Char Char Знак Знак Char Char Знак Знак Char Char Знак Знак Char Char"/>
    <w:basedOn w:val="Normal"/>
    <w:uiPriority w:val="99"/>
    <w:rsid w:val="00DF3757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2</Pages>
  <Words>340</Words>
  <Characters>1943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AJAX</cp:lastModifiedBy>
  <cp:revision>32</cp:revision>
  <cp:lastPrinted>2015-07-23T11:34:00Z</cp:lastPrinted>
  <dcterms:created xsi:type="dcterms:W3CDTF">2014-12-24T11:46:00Z</dcterms:created>
  <dcterms:modified xsi:type="dcterms:W3CDTF">2015-07-23T11:35:00Z</dcterms:modified>
</cp:coreProperties>
</file>